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6BB" w:rsidRDefault="00A906BB">
      <w:pPr>
        <w:tabs>
          <w:tab w:val="center" w:pos="4536"/>
          <w:tab w:val="right" w:pos="9072"/>
        </w:tabs>
        <w:spacing w:after="0" w:line="240" w:lineRule="auto"/>
        <w:jc w:val="right"/>
        <w:rPr>
          <w:b/>
          <w:color w:val="000000"/>
        </w:rPr>
      </w:pPr>
    </w:p>
    <w:p w:rsidR="00A906BB" w:rsidRPr="00237778" w:rsidRDefault="00A906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b/>
          <w:color w:val="000000"/>
          <w:sz w:val="24"/>
          <w:szCs w:val="24"/>
        </w:rPr>
        <w:t>Załącznik nr 7 do SWZ</w:t>
      </w:r>
    </w:p>
    <w:p w:rsidR="00A906BB" w:rsidRPr="00237778" w:rsidRDefault="00A906BB" w:rsidP="006C644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906BB" w:rsidRPr="004B444B" w:rsidRDefault="00A906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A906BB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A906BB" w:rsidRPr="004B444B" w:rsidRDefault="00A906BB" w:rsidP="004B444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Oświadczenie Wykonawców wspólnie ubiegających się o udzielenie zamówienia </w:t>
            </w: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składane na podstawie art. 117  ust. 4 ustawy z dnia 11 września 2019 r. </w:t>
            </w: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 xml:space="preserve"> Prawo zamówień publicznych</w:t>
            </w:r>
          </w:p>
        </w:tc>
      </w:tr>
    </w:tbl>
    <w:p w:rsidR="00A906BB" w:rsidRDefault="00A906BB" w:rsidP="0023777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a potrzeby postępowania o udzielenie zamówienia publicznego  pn. </w:t>
      </w:r>
      <w:bookmarkStart w:id="0" w:name="_Hlk535831023"/>
      <w:bookmarkStart w:id="1" w:name="_Hlk517264785"/>
      <w:r w:rsidRPr="00237778">
        <w:rPr>
          <w:rFonts w:ascii="Times New Roman" w:hAnsi="Times New Roman" w:cs="Times New Roman"/>
          <w:b/>
          <w:bCs/>
          <w:sz w:val="24"/>
          <w:szCs w:val="24"/>
        </w:rPr>
        <w:t>„</w:t>
      </w:r>
      <w:bookmarkEnd w:id="0"/>
      <w:r w:rsidRPr="00DF3459">
        <w:rPr>
          <w:rFonts w:ascii="Times New Roman" w:hAnsi="Times New Roman" w:cs="Times New Roman"/>
          <w:b/>
          <w:sz w:val="24"/>
          <w:szCs w:val="24"/>
        </w:rPr>
        <w:t>Budowa rozdzielczej sieci wodociągowej w Niechłodzie</w:t>
      </w:r>
      <w:r w:rsidRPr="00237778">
        <w:rPr>
          <w:rFonts w:ascii="Times New Roman" w:hAnsi="Times New Roman" w:cs="Times New Roman"/>
          <w:b/>
          <w:bCs/>
          <w:sz w:val="24"/>
          <w:szCs w:val="24"/>
        </w:rPr>
        <w:t>”</w:t>
      </w:r>
      <w:bookmarkEnd w:id="1"/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oświadczam, że:</w:t>
      </w:r>
    </w:p>
    <w:p w:rsidR="00A906BB" w:rsidRPr="00237778" w:rsidRDefault="00A906BB" w:rsidP="0023777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906BB" w:rsidRPr="00237778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1. Wykonawca 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A906BB" w:rsidRPr="00237778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roboty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906BB" w:rsidRPr="00237778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</w:t>
      </w:r>
    </w:p>
    <w:p w:rsidR="00A906BB" w:rsidRPr="00237778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906BB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2. Wykonawca ……………………………………………………………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………..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</w:t>
      </w:r>
    </w:p>
    <w:p w:rsidR="00A906BB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A906BB" w:rsidRPr="00237778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roboty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906BB" w:rsidRPr="00237778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06BB" w:rsidRPr="00237778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906BB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3. Wykonawca 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…… </w:t>
      </w: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A906BB" w:rsidRPr="00237778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roboty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906BB" w:rsidRPr="00237778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06BB" w:rsidRPr="00237778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906BB" w:rsidRPr="004B444B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A906BB" w:rsidRPr="004B444B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B444B">
        <w:rPr>
          <w:rFonts w:ascii="Times New Roman" w:hAnsi="Times New Roman" w:cs="Times New Roman"/>
          <w:i/>
          <w:color w:val="000000"/>
          <w:sz w:val="24"/>
          <w:szCs w:val="24"/>
        </w:rPr>
        <w:t>…………….………………………………, dnia ………….…</w:t>
      </w:r>
      <w:r w:rsidRPr="004B444B">
        <w:rPr>
          <w:rFonts w:ascii="Times New Roman" w:hAnsi="Times New Roman" w:cs="Times New Roman"/>
          <w:i/>
          <w:sz w:val="24"/>
          <w:szCs w:val="24"/>
        </w:rPr>
        <w:t>2021</w:t>
      </w:r>
      <w:r w:rsidRPr="004B444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r. </w:t>
      </w:r>
    </w:p>
    <w:p w:rsidR="00A906BB" w:rsidRPr="00237778" w:rsidRDefault="00A906B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906BB" w:rsidRPr="00237778" w:rsidRDefault="00A906BB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A906BB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6BB" w:rsidRDefault="00A906BB">
      <w:pPr>
        <w:spacing w:after="0" w:line="240" w:lineRule="auto"/>
      </w:pPr>
      <w:r>
        <w:separator/>
      </w:r>
    </w:p>
  </w:endnote>
  <w:endnote w:type="continuationSeparator" w:id="0">
    <w:p w:rsidR="00A906BB" w:rsidRDefault="00A90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6BB" w:rsidRDefault="00A906BB">
      <w:pPr>
        <w:spacing w:after="0" w:line="240" w:lineRule="auto"/>
      </w:pPr>
      <w:r>
        <w:separator/>
      </w:r>
    </w:p>
  </w:footnote>
  <w:footnote w:type="continuationSeparator" w:id="0">
    <w:p w:rsidR="00A906BB" w:rsidRDefault="00A90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6BB" w:rsidRPr="00237778" w:rsidRDefault="00A906BB">
    <w:pPr>
      <w:tabs>
        <w:tab w:val="center" w:pos="4536"/>
        <w:tab w:val="left" w:pos="7815"/>
        <w:tab w:val="right" w:pos="9072"/>
      </w:tabs>
      <w:spacing w:after="0" w:line="240" w:lineRule="auto"/>
      <w:rPr>
        <w:rFonts w:ascii="Times New Roman" w:hAnsi="Times New Roman" w:cs="Times New Roman"/>
        <w:color w:val="000000"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t>Znak sprawy: FS.271.7</w:t>
    </w:r>
    <w:r w:rsidRPr="00237778">
      <w:rPr>
        <w:rFonts w:ascii="Times New Roman" w:hAnsi="Times New Roman" w:cs="Times New Roman"/>
        <w:noProof/>
        <w:sz w:val="24"/>
        <w:szCs w:val="24"/>
      </w:rPr>
      <w:t>.2021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67FAC"/>
    <w:rsid w:val="000814B1"/>
    <w:rsid w:val="000B4B39"/>
    <w:rsid w:val="00175208"/>
    <w:rsid w:val="001B01D4"/>
    <w:rsid w:val="00236D9D"/>
    <w:rsid w:val="00237778"/>
    <w:rsid w:val="003E49F3"/>
    <w:rsid w:val="00424EDE"/>
    <w:rsid w:val="004907FB"/>
    <w:rsid w:val="004925E9"/>
    <w:rsid w:val="004B444B"/>
    <w:rsid w:val="004E32E9"/>
    <w:rsid w:val="004F3859"/>
    <w:rsid w:val="005B3600"/>
    <w:rsid w:val="005D1B38"/>
    <w:rsid w:val="005F015E"/>
    <w:rsid w:val="005F2053"/>
    <w:rsid w:val="00616D96"/>
    <w:rsid w:val="006360BC"/>
    <w:rsid w:val="006C6443"/>
    <w:rsid w:val="00730FBB"/>
    <w:rsid w:val="007C184A"/>
    <w:rsid w:val="007F057E"/>
    <w:rsid w:val="008554A8"/>
    <w:rsid w:val="008B6645"/>
    <w:rsid w:val="009769BC"/>
    <w:rsid w:val="00983108"/>
    <w:rsid w:val="00A54E43"/>
    <w:rsid w:val="00A906BB"/>
    <w:rsid w:val="00B3740D"/>
    <w:rsid w:val="00B672DE"/>
    <w:rsid w:val="00BA5965"/>
    <w:rsid w:val="00C555CE"/>
    <w:rsid w:val="00C55DF0"/>
    <w:rsid w:val="00C72A5B"/>
    <w:rsid w:val="00DB5D99"/>
    <w:rsid w:val="00DF3459"/>
    <w:rsid w:val="00E53D20"/>
    <w:rsid w:val="00EA4A1B"/>
    <w:rsid w:val="00F37EC7"/>
    <w:rsid w:val="00F643B9"/>
    <w:rsid w:val="00F727A3"/>
    <w:rsid w:val="00F7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15E"/>
    <w:pPr>
      <w:spacing w:after="160" w:line="254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147</Words>
  <Characters>885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6</cp:revision>
  <dcterms:created xsi:type="dcterms:W3CDTF">2021-04-20T12:41:00Z</dcterms:created>
  <dcterms:modified xsi:type="dcterms:W3CDTF">2021-07-08T11:35:00Z</dcterms:modified>
</cp:coreProperties>
</file>